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D18" w:rsidRDefault="00F57D18" w:rsidP="00F57D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KEMYS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57D18" w:rsidRDefault="00F57D18" w:rsidP="00F57D18">
      <w:pPr>
        <w:rPr>
          <w:rFonts w:ascii="Times New Roman" w:hAnsi="Times New Roman" w:cs="Times New Roman"/>
        </w:rPr>
      </w:pPr>
    </w:p>
    <w:p w:rsidR="00F57D18" w:rsidRDefault="00F57D18" w:rsidP="00F57D18">
      <w:pPr>
        <w:rPr>
          <w:rFonts w:ascii="Times New Roman" w:hAnsi="Times New Roman" w:cs="Times New Roman"/>
        </w:rPr>
      </w:pPr>
    </w:p>
    <w:p w:rsidR="00F57D18" w:rsidRDefault="00F57D18" w:rsidP="00F57D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replevin against John Newland, Abbot of </w:t>
      </w:r>
      <w:proofErr w:type="spellStart"/>
      <w:proofErr w:type="gramStart"/>
      <w:r>
        <w:rPr>
          <w:rFonts w:ascii="Times New Roman" w:hAnsi="Times New Roman" w:cs="Times New Roman"/>
        </w:rPr>
        <w:t>St.Augustine’s</w:t>
      </w:r>
      <w:proofErr w:type="spellEnd"/>
      <w:proofErr w:type="gramEnd"/>
    </w:p>
    <w:p w:rsidR="00F57D18" w:rsidRDefault="00F57D18" w:rsidP="00F57D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Abbey, Bristol(q.v.).</w:t>
      </w:r>
    </w:p>
    <w:p w:rsidR="00F57D18" w:rsidRDefault="00F57D18" w:rsidP="00F57D18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57D18" w:rsidRDefault="00F57D18" w:rsidP="00F57D18">
      <w:pPr>
        <w:rPr>
          <w:rFonts w:ascii="Times New Roman" w:hAnsi="Times New Roman" w:cs="Times New Roman"/>
        </w:rPr>
      </w:pPr>
    </w:p>
    <w:p w:rsidR="00F57D18" w:rsidRDefault="00F57D18" w:rsidP="00F57D18">
      <w:pPr>
        <w:rPr>
          <w:rFonts w:ascii="Times New Roman" w:hAnsi="Times New Roman" w:cs="Times New Roman"/>
        </w:rPr>
      </w:pPr>
    </w:p>
    <w:p w:rsidR="00F57D18" w:rsidRDefault="00F57D18" w:rsidP="00F57D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March 2018</w:t>
      </w:r>
    </w:p>
    <w:p w:rsidR="006B2F86" w:rsidRPr="00E71FC3" w:rsidRDefault="00F57D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D18" w:rsidRDefault="00F57D18" w:rsidP="00E71FC3">
      <w:r>
        <w:separator/>
      </w:r>
    </w:p>
  </w:endnote>
  <w:endnote w:type="continuationSeparator" w:id="0">
    <w:p w:rsidR="00F57D18" w:rsidRDefault="00F57D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D18" w:rsidRDefault="00F57D18" w:rsidP="00E71FC3">
      <w:r>
        <w:separator/>
      </w:r>
    </w:p>
  </w:footnote>
  <w:footnote w:type="continuationSeparator" w:id="0">
    <w:p w:rsidR="00F57D18" w:rsidRDefault="00F57D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D1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F44530-5684-4502-A52E-E0DCD25F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7D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57D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2018-03-04T20:08:00Z</dcterms:created>
  <dcterms:modified xsi:type="dcterms:W3CDTF">2018-03-04T20:08:00Z</dcterms:modified>
</cp:coreProperties>
</file>